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613" w:rsidRPr="00D2688D" w:rsidRDefault="00353613" w:rsidP="006F1C1C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eastAsia="Times New Roman"/>
          <w:b/>
          <w:sz w:val="24"/>
          <w:szCs w:val="24"/>
        </w:rPr>
      </w:pPr>
      <w:r w:rsidRPr="00D2688D">
        <w:rPr>
          <w:rFonts w:eastAsia="Times New Roman"/>
          <w:b/>
          <w:sz w:val="24"/>
          <w:szCs w:val="24"/>
        </w:rPr>
        <w:t xml:space="preserve">ANEXO </w:t>
      </w:r>
      <w:r>
        <w:rPr>
          <w:rFonts w:eastAsia="Times New Roman"/>
          <w:b/>
          <w:sz w:val="24"/>
          <w:szCs w:val="24"/>
        </w:rPr>
        <w:t>X</w:t>
      </w:r>
    </w:p>
    <w:p w:rsidR="00353613" w:rsidRDefault="00353613" w:rsidP="00ED60E7">
      <w:pPr>
        <w:pStyle w:val="BodyText"/>
        <w:jc w:val="center"/>
        <w:rPr>
          <w:rFonts w:ascii="Arial" w:hAnsi="Arial" w:cs="Arial"/>
        </w:rPr>
      </w:pPr>
    </w:p>
    <w:p w:rsidR="00353613" w:rsidRPr="002C2A94" w:rsidRDefault="00353613" w:rsidP="00ED60E7">
      <w:pPr>
        <w:pStyle w:val="BodyText"/>
        <w:jc w:val="center"/>
        <w:rPr>
          <w:rFonts w:ascii="Arial" w:hAnsi="Arial" w:cs="Arial"/>
        </w:rPr>
      </w:pPr>
    </w:p>
    <w:p w:rsidR="00353613" w:rsidRPr="00070668" w:rsidRDefault="00353613" w:rsidP="00ED60E7">
      <w:pPr>
        <w:pStyle w:val="BodyTex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Compromisso de Contratação de Empresas Autorizadas p</w:t>
      </w:r>
      <w:r w:rsidRPr="00070668">
        <w:rPr>
          <w:rFonts w:ascii="Arial" w:hAnsi="Arial" w:cs="Arial"/>
          <w:sz w:val="22"/>
          <w:szCs w:val="22"/>
        </w:rPr>
        <w:t>or Fabricantes</w:t>
      </w:r>
    </w:p>
    <w:p w:rsidR="00353613" w:rsidRPr="002C2A94" w:rsidRDefault="00353613" w:rsidP="00ED60E7">
      <w:pPr>
        <w:pStyle w:val="BodyText"/>
        <w:jc w:val="center"/>
        <w:rPr>
          <w:rFonts w:ascii="Arial" w:hAnsi="Arial" w:cs="Arial"/>
        </w:rPr>
      </w:pPr>
    </w:p>
    <w:p w:rsidR="00353613" w:rsidRPr="002C2A94" w:rsidRDefault="00353613" w:rsidP="00ED60E7">
      <w:pPr>
        <w:pStyle w:val="BodyText"/>
        <w:rPr>
          <w:rFonts w:ascii="Arial" w:hAnsi="Arial" w:cs="Arial"/>
        </w:rPr>
      </w:pPr>
    </w:p>
    <w:p w:rsidR="00353613" w:rsidRPr="00ED2341" w:rsidRDefault="00353613" w:rsidP="00ED60E7">
      <w:pPr>
        <w:pStyle w:val="BodyText"/>
        <w:rPr>
          <w:rFonts w:ascii="Arial" w:hAnsi="Arial" w:cs="Arial"/>
          <w:b/>
          <w:sz w:val="22"/>
          <w:szCs w:val="22"/>
        </w:rPr>
      </w:pPr>
      <w:r w:rsidRPr="00ED2341">
        <w:rPr>
          <w:rFonts w:ascii="Arial" w:hAnsi="Arial" w:cs="Arial"/>
          <w:sz w:val="22"/>
          <w:szCs w:val="22"/>
        </w:rPr>
        <w:t xml:space="preserve">Declaramos, sob as penalidades cabíveis, que num prazo máximo de 15 dias após assinatura do contrato com a CAIXA, apresentaremos cópia(s) do(s) contrato(s) de manutenção preventiva/corretiva que será(ão) firmado(s) com as empresas especializadas/autorizadas pelos fabricantes (conforme solicitado) de No-Break / </w:t>
      </w:r>
      <w:r>
        <w:rPr>
          <w:rFonts w:ascii="Arial" w:hAnsi="Arial" w:cs="Arial"/>
          <w:color w:val="000080"/>
          <w:sz w:val="22"/>
          <w:szCs w:val="22"/>
        </w:rPr>
        <w:t>Estabilizadores d</w:t>
      </w:r>
      <w:r w:rsidRPr="00954BC4">
        <w:rPr>
          <w:rFonts w:ascii="Arial" w:hAnsi="Arial" w:cs="Arial"/>
          <w:color w:val="000080"/>
          <w:sz w:val="22"/>
          <w:szCs w:val="22"/>
        </w:rPr>
        <w:t>e Tensão</w:t>
      </w:r>
      <w:r>
        <w:rPr>
          <w:rFonts w:ascii="Arial" w:hAnsi="Arial" w:cs="Arial"/>
          <w:sz w:val="22"/>
          <w:szCs w:val="22"/>
        </w:rPr>
        <w:t>, Detecção/Alarme d</w:t>
      </w:r>
      <w:r w:rsidRPr="00ED2341">
        <w:rPr>
          <w:rFonts w:ascii="Arial" w:hAnsi="Arial" w:cs="Arial"/>
          <w:sz w:val="22"/>
          <w:szCs w:val="22"/>
        </w:rPr>
        <w:t xml:space="preserve">e Incêndio, Grupo Motor Gerador, </w:t>
      </w:r>
      <w:r>
        <w:rPr>
          <w:rFonts w:ascii="Arial" w:hAnsi="Arial" w:cs="Arial"/>
          <w:color w:val="000080"/>
          <w:sz w:val="22"/>
          <w:szCs w:val="22"/>
        </w:rPr>
        <w:t>Equipamentos d</w:t>
      </w:r>
      <w:r w:rsidRPr="00954BC4">
        <w:rPr>
          <w:rFonts w:ascii="Arial" w:hAnsi="Arial" w:cs="Arial"/>
          <w:color w:val="000080"/>
          <w:sz w:val="22"/>
          <w:szCs w:val="22"/>
        </w:rPr>
        <w:t>e Climatização V</w:t>
      </w:r>
      <w:r>
        <w:rPr>
          <w:rFonts w:ascii="Arial" w:hAnsi="Arial" w:cs="Arial"/>
          <w:color w:val="000080"/>
          <w:sz w:val="22"/>
          <w:szCs w:val="22"/>
        </w:rPr>
        <w:t>RV</w:t>
      </w:r>
      <w:r w:rsidRPr="00954BC4">
        <w:rPr>
          <w:rFonts w:ascii="Arial" w:hAnsi="Arial" w:cs="Arial"/>
          <w:color w:val="000080"/>
          <w:sz w:val="22"/>
          <w:szCs w:val="22"/>
        </w:rPr>
        <w:t>/V</w:t>
      </w:r>
      <w:r>
        <w:rPr>
          <w:rFonts w:ascii="Arial" w:hAnsi="Arial" w:cs="Arial"/>
          <w:color w:val="000080"/>
          <w:sz w:val="22"/>
          <w:szCs w:val="22"/>
        </w:rPr>
        <w:t>RF</w:t>
      </w:r>
      <w:r>
        <w:rPr>
          <w:rFonts w:ascii="Arial" w:hAnsi="Arial" w:cs="Arial"/>
          <w:sz w:val="22"/>
          <w:szCs w:val="22"/>
        </w:rPr>
        <w:t>, Chiller, Equipamentos d</w:t>
      </w:r>
      <w:r w:rsidRPr="00ED2341">
        <w:rPr>
          <w:rFonts w:ascii="Arial" w:hAnsi="Arial" w:cs="Arial"/>
          <w:sz w:val="22"/>
          <w:szCs w:val="22"/>
        </w:rPr>
        <w:t>e Transporte Vertical. Declaramos,</w:t>
      </w:r>
      <w:r>
        <w:rPr>
          <w:rFonts w:ascii="Arial" w:hAnsi="Arial" w:cs="Arial"/>
          <w:sz w:val="22"/>
          <w:szCs w:val="22"/>
        </w:rPr>
        <w:t xml:space="preserve"> ainda, que já mantivemos conta</w:t>
      </w:r>
      <w:r w:rsidRPr="00ED2341">
        <w:rPr>
          <w:rFonts w:ascii="Arial" w:hAnsi="Arial" w:cs="Arial"/>
          <w:sz w:val="22"/>
          <w:szCs w:val="22"/>
        </w:rPr>
        <w:t>to com as empresas abaixo, obtendo delas orçamento:</w:t>
      </w:r>
    </w:p>
    <w:p w:rsidR="00353613" w:rsidRDefault="00353613" w:rsidP="00ED60E7">
      <w:pPr>
        <w:pStyle w:val="BodyText"/>
        <w:rPr>
          <w:rFonts w:ascii="Arial" w:hAnsi="Arial" w:cs="Arial"/>
          <w:b/>
        </w:rPr>
      </w:pPr>
    </w:p>
    <w:p w:rsidR="00353613" w:rsidRPr="002C2A94" w:rsidRDefault="00353613" w:rsidP="00ED60E7">
      <w:pPr>
        <w:pStyle w:val="BodyText"/>
        <w:rPr>
          <w:rFonts w:ascii="Arial" w:hAnsi="Arial" w:cs="Arial"/>
          <w:b/>
        </w:rPr>
      </w:pPr>
    </w:p>
    <w:p w:rsidR="00353613" w:rsidRPr="00E54D27" w:rsidRDefault="00353613" w:rsidP="00ED60E7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1) No-Breaks e</w:t>
      </w:r>
      <w:r w:rsidRPr="00E54D27">
        <w:rPr>
          <w:rFonts w:ascii="Arial" w:hAnsi="Arial" w:cs="Arial"/>
        </w:rPr>
        <w:t xml:space="preserve"> Estabilizadores </w:t>
      </w:r>
      <w:r>
        <w:rPr>
          <w:rFonts w:ascii="Arial" w:hAnsi="Arial" w:cs="Arial"/>
        </w:rPr>
        <w:t xml:space="preserve">de </w:t>
      </w:r>
      <w:r w:rsidRPr="00E54D27">
        <w:rPr>
          <w:rFonts w:ascii="Arial" w:hAnsi="Arial" w:cs="Arial"/>
        </w:rPr>
        <w:t>Tensão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MARCA ________________________ 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(Nome da empresa / contato / telefone) 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>MARCA _________________________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 (Nome da empresa / contato / telefone) 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>MARCA _________________________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(Nome da empresa / contato / telefone) </w:t>
      </w:r>
    </w:p>
    <w:p w:rsidR="00353613" w:rsidRPr="002C2A94" w:rsidRDefault="00353613" w:rsidP="00ED60E7">
      <w:pPr>
        <w:pStyle w:val="BodyText"/>
        <w:rPr>
          <w:rFonts w:ascii="Arial" w:hAnsi="Arial" w:cs="Arial"/>
          <w:b/>
        </w:rPr>
      </w:pPr>
    </w:p>
    <w:p w:rsidR="00353613" w:rsidRDefault="00353613" w:rsidP="00ED60E7">
      <w:pPr>
        <w:pStyle w:val="BodyText"/>
        <w:rPr>
          <w:rFonts w:ascii="Arial" w:hAnsi="Arial" w:cs="Arial"/>
        </w:rPr>
      </w:pPr>
    </w:p>
    <w:p w:rsidR="00353613" w:rsidRPr="00E54D27" w:rsidRDefault="00353613" w:rsidP="00ED60E7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E54D27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Equipamentos de Detecção e Alarme d</w:t>
      </w:r>
      <w:r w:rsidRPr="00E54D27">
        <w:rPr>
          <w:rFonts w:ascii="Arial" w:hAnsi="Arial" w:cs="Arial"/>
        </w:rPr>
        <w:t>e Incêndio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MARCA ________________________ 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(Nome da empresa / contato / telefone) 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</w:p>
    <w:p w:rsidR="00353613" w:rsidRDefault="00353613" w:rsidP="00ED60E7">
      <w:pPr>
        <w:pStyle w:val="BodyText"/>
        <w:rPr>
          <w:rFonts w:ascii="Arial" w:hAnsi="Arial" w:cs="Arial"/>
          <w:b/>
        </w:rPr>
      </w:pPr>
    </w:p>
    <w:p w:rsidR="00353613" w:rsidRPr="00E54D27" w:rsidRDefault="00353613" w:rsidP="00ED60E7">
      <w:pPr>
        <w:pStyle w:val="BodyText"/>
        <w:rPr>
          <w:rFonts w:ascii="Arial" w:hAnsi="Arial" w:cs="Arial"/>
        </w:rPr>
      </w:pPr>
      <w:r w:rsidRPr="00E54D27">
        <w:rPr>
          <w:rFonts w:ascii="Arial" w:hAnsi="Arial" w:cs="Arial"/>
        </w:rPr>
        <w:t xml:space="preserve">3) Grupo Motor </w:t>
      </w:r>
      <w:r>
        <w:rPr>
          <w:rFonts w:ascii="Arial" w:hAnsi="Arial" w:cs="Arial"/>
        </w:rPr>
        <w:t>Gerador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MARCA ________________________ 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(Nome da empresa / contato / telefone) 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</w:p>
    <w:p w:rsidR="00353613" w:rsidRDefault="00353613" w:rsidP="00ED60E7">
      <w:pPr>
        <w:pStyle w:val="BodyText"/>
        <w:rPr>
          <w:rFonts w:ascii="Arial" w:hAnsi="Arial" w:cs="Arial"/>
          <w:b/>
        </w:rPr>
      </w:pPr>
    </w:p>
    <w:p w:rsidR="00353613" w:rsidRPr="00E54D27" w:rsidRDefault="00353613" w:rsidP="00ED60E7">
      <w:pPr>
        <w:pStyle w:val="BodyText"/>
        <w:rPr>
          <w:rFonts w:ascii="Arial" w:hAnsi="Arial" w:cs="Arial"/>
        </w:rPr>
      </w:pPr>
      <w:r w:rsidRPr="00E54D27">
        <w:rPr>
          <w:rFonts w:ascii="Arial" w:hAnsi="Arial" w:cs="Arial"/>
        </w:rPr>
        <w:t xml:space="preserve">4) </w:t>
      </w:r>
      <w:r>
        <w:rPr>
          <w:rFonts w:ascii="Arial" w:hAnsi="Arial" w:cs="Arial"/>
        </w:rPr>
        <w:t xml:space="preserve">Equipamentos de Climatização </w:t>
      </w:r>
      <w:r w:rsidRPr="00E54D27">
        <w:rPr>
          <w:rFonts w:ascii="Arial" w:hAnsi="Arial" w:cs="Arial"/>
        </w:rPr>
        <w:t>VRV/VRF</w:t>
      </w:r>
      <w:r>
        <w:rPr>
          <w:rFonts w:ascii="Arial" w:hAnsi="Arial" w:cs="Arial"/>
        </w:rPr>
        <w:t>/Chiller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MARCA ________________________ 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(Nome da empresa / contato / telefone) 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MARCA ________________________ 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(Nome da empresa / contato / telefone) </w:t>
      </w:r>
    </w:p>
    <w:p w:rsidR="00353613" w:rsidRDefault="00353613" w:rsidP="00ED60E7">
      <w:pPr>
        <w:pStyle w:val="BodyText"/>
        <w:rPr>
          <w:rFonts w:ascii="Arial" w:hAnsi="Arial" w:cs="Arial"/>
          <w:b/>
        </w:rPr>
      </w:pPr>
    </w:p>
    <w:p w:rsidR="00353613" w:rsidRDefault="00353613" w:rsidP="00D60F58">
      <w:pPr>
        <w:pStyle w:val="BodyText"/>
        <w:rPr>
          <w:rFonts w:ascii="Arial" w:hAnsi="Arial" w:cs="Arial"/>
        </w:rPr>
      </w:pPr>
    </w:p>
    <w:p w:rsidR="00353613" w:rsidRPr="00E54D27" w:rsidRDefault="00353613" w:rsidP="00D60F58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E54D27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Equipamentos d</w:t>
      </w:r>
      <w:r w:rsidRPr="00E54D27">
        <w:rPr>
          <w:rFonts w:ascii="Arial" w:hAnsi="Arial" w:cs="Arial"/>
        </w:rPr>
        <w:t>e Transporte Vertical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MARCA ________________________ </w:t>
      </w:r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(Nome da empresa / contato / telefone) </w:t>
      </w:r>
    </w:p>
    <w:p w:rsidR="00353613" w:rsidRPr="002C2A94" w:rsidRDefault="00353613" w:rsidP="00D2688D">
      <w:pPr>
        <w:pStyle w:val="BodyText"/>
        <w:spacing w:before="120"/>
        <w:ind w:firstLine="238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MARCA ________________________ </w:t>
      </w:r>
      <w:bookmarkStart w:id="0" w:name="_GoBack"/>
      <w:bookmarkEnd w:id="0"/>
    </w:p>
    <w:p w:rsidR="00353613" w:rsidRPr="002C2A94" w:rsidRDefault="00353613" w:rsidP="00E54D27">
      <w:pPr>
        <w:pStyle w:val="BodyText"/>
        <w:ind w:firstLine="240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 xml:space="preserve">(Nome da empresa / contato / telefone) </w:t>
      </w:r>
    </w:p>
    <w:p w:rsidR="00353613" w:rsidRDefault="00353613" w:rsidP="00D60F58">
      <w:pPr>
        <w:pStyle w:val="BodyText"/>
        <w:rPr>
          <w:rFonts w:ascii="Arial" w:hAnsi="Arial" w:cs="Arial"/>
          <w:b/>
        </w:rPr>
      </w:pPr>
    </w:p>
    <w:p w:rsidR="00353613" w:rsidRDefault="00353613" w:rsidP="00D60F58">
      <w:pPr>
        <w:pStyle w:val="BodyText"/>
        <w:rPr>
          <w:rFonts w:ascii="Arial" w:hAnsi="Arial" w:cs="Arial"/>
          <w:b/>
        </w:rPr>
      </w:pPr>
    </w:p>
    <w:p w:rsidR="00353613" w:rsidRPr="002C2A94" w:rsidRDefault="00353613" w:rsidP="00ED60E7">
      <w:pPr>
        <w:pStyle w:val="BodyText"/>
        <w:rPr>
          <w:rFonts w:ascii="Arial" w:hAnsi="Arial" w:cs="Arial"/>
          <w:b/>
        </w:rPr>
      </w:pPr>
      <w:r w:rsidRPr="002C2A94">
        <w:rPr>
          <w:rFonts w:ascii="Arial" w:hAnsi="Arial" w:cs="Arial"/>
        </w:rPr>
        <w:tab/>
      </w:r>
      <w:r w:rsidRPr="002C2A94">
        <w:rPr>
          <w:rFonts w:ascii="Arial" w:hAnsi="Arial" w:cs="Arial"/>
        </w:rPr>
        <w:tab/>
      </w:r>
      <w:r w:rsidRPr="002C2A94">
        <w:rPr>
          <w:rFonts w:ascii="Arial" w:hAnsi="Arial" w:cs="Arial"/>
        </w:rPr>
        <w:tab/>
      </w:r>
      <w:r w:rsidRPr="002C2A94">
        <w:rPr>
          <w:rFonts w:ascii="Arial" w:hAnsi="Arial" w:cs="Arial"/>
        </w:rPr>
        <w:tab/>
      </w:r>
    </w:p>
    <w:p w:rsidR="00353613" w:rsidRPr="00A80313" w:rsidRDefault="00353613" w:rsidP="00A80313">
      <w:pPr>
        <w:pStyle w:val="BodyText"/>
        <w:rPr>
          <w:rFonts w:ascii="Arial" w:hAnsi="Arial" w:cs="Arial"/>
          <w:b/>
        </w:rPr>
      </w:pPr>
      <w:r w:rsidRPr="00A80313">
        <w:rPr>
          <w:rFonts w:ascii="Arial" w:hAnsi="Arial" w:cs="Arial"/>
        </w:rPr>
        <w:t>Local, ____ de _____________ de ____</w:t>
      </w:r>
    </w:p>
    <w:p w:rsidR="00353613" w:rsidRDefault="00353613" w:rsidP="00A80313">
      <w:pPr>
        <w:pStyle w:val="BodyText"/>
        <w:rPr>
          <w:rFonts w:ascii="Arial" w:hAnsi="Arial" w:cs="Arial"/>
          <w:b/>
        </w:rPr>
      </w:pPr>
    </w:p>
    <w:p w:rsidR="00353613" w:rsidRPr="00A80313" w:rsidRDefault="00353613" w:rsidP="00A80313">
      <w:pPr>
        <w:pStyle w:val="BodyText"/>
        <w:rPr>
          <w:rFonts w:ascii="Arial" w:hAnsi="Arial" w:cs="Arial"/>
          <w:b/>
        </w:rPr>
      </w:pPr>
      <w:r w:rsidRPr="00A80313">
        <w:rPr>
          <w:rFonts w:ascii="Arial" w:hAnsi="Arial" w:cs="Arial"/>
        </w:rPr>
        <w:t>..........................................................................</w:t>
      </w:r>
      <w:r>
        <w:rPr>
          <w:rFonts w:ascii="Arial" w:hAnsi="Arial" w:cs="Arial"/>
        </w:rPr>
        <w:t>.....</w:t>
      </w:r>
    </w:p>
    <w:p w:rsidR="00353613" w:rsidRPr="00A80313" w:rsidRDefault="00353613" w:rsidP="00A80313">
      <w:pPr>
        <w:pStyle w:val="BodyText"/>
        <w:rPr>
          <w:rFonts w:ascii="Arial" w:hAnsi="Arial" w:cs="Arial"/>
          <w:b/>
        </w:rPr>
      </w:pPr>
      <w:r w:rsidRPr="00A80313">
        <w:rPr>
          <w:rFonts w:ascii="Arial" w:hAnsi="Arial" w:cs="Arial"/>
        </w:rPr>
        <w:t>Nome e assinatura do representante legal da empresa</w:t>
      </w:r>
    </w:p>
    <w:p w:rsidR="00353613" w:rsidRDefault="00353613" w:rsidP="00A80313">
      <w:pPr>
        <w:pStyle w:val="BodyText"/>
        <w:rPr>
          <w:rFonts w:ascii="Arial" w:hAnsi="Arial" w:cs="Arial"/>
          <w:b/>
        </w:rPr>
      </w:pPr>
    </w:p>
    <w:p w:rsidR="00353613" w:rsidRDefault="00353613" w:rsidP="00B9747A">
      <w:pPr>
        <w:pStyle w:val="Title"/>
        <w:jc w:val="both"/>
        <w:rPr>
          <w:rFonts w:cs="Arial"/>
          <w:b w:val="0"/>
        </w:rPr>
      </w:pPr>
    </w:p>
    <w:p w:rsidR="00353613" w:rsidRPr="00C278BB" w:rsidRDefault="00353613" w:rsidP="00B9747A">
      <w:pPr>
        <w:pStyle w:val="Title"/>
        <w:jc w:val="both"/>
        <w:rPr>
          <w:rFonts w:cs="Arial"/>
        </w:rPr>
      </w:pPr>
      <w:r w:rsidRPr="00A80313">
        <w:rPr>
          <w:rFonts w:cs="Arial"/>
          <w:b w:val="0"/>
        </w:rPr>
        <w:t>Obs.: Esta declaração deve ser apresentada em papel timbrado da empresa. Os dados para a coleta de orçamentos devem ser vistos durante a vistoria.</w:t>
      </w:r>
    </w:p>
    <w:sectPr w:rsidR="00353613" w:rsidRPr="00C278BB" w:rsidSect="00954B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531" w:right="851" w:bottom="737" w:left="1474" w:header="567" w:footer="39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613" w:rsidRDefault="00353613">
      <w:r>
        <w:separator/>
      </w:r>
    </w:p>
  </w:endnote>
  <w:endnote w:type="continuationSeparator" w:id="0">
    <w:p w:rsidR="00353613" w:rsidRDefault="00353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s721 BT">
    <w:altName w:val="Segoe Scrip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13" w:rsidRDefault="003536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13" w:rsidRPr="00A912A3" w:rsidRDefault="00353613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>
      <w:t>MI</w:t>
    </w:r>
    <w:r w:rsidRPr="00A912A3">
      <w:t xml:space="preserve"> </w:t>
    </w:r>
    <w:r>
      <w:t>SP-SUL</w:t>
    </w:r>
    <w:r>
      <w:tab/>
      <w:t>ANEXO X</w:t>
    </w:r>
    <w:r w:rsidRPr="00A912A3">
      <w:t xml:space="preserve"> - Modelo de Compromisso de Contratação</w:t>
    </w:r>
    <w:r w:rsidRPr="00A912A3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13" w:rsidRDefault="003536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613" w:rsidRDefault="00353613">
      <w:r>
        <w:separator/>
      </w:r>
    </w:p>
  </w:footnote>
  <w:footnote w:type="continuationSeparator" w:id="0">
    <w:p w:rsidR="00353613" w:rsidRDefault="003536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13" w:rsidRDefault="003536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13" w:rsidRDefault="00353613" w:rsidP="00EC77BB">
    <w:pPr>
      <w:pStyle w:val="Header"/>
      <w:jc w:val="right"/>
      <w:rPr>
        <w:rStyle w:val="PageNumber"/>
        <w:rFonts w:ascii="Arial" w:hAnsi="Arial" w:cs="Arial"/>
        <w:sz w:val="18"/>
        <w:szCs w:val="18"/>
      </w:rPr>
    </w:pPr>
    <w:r w:rsidRPr="008D57A8">
      <w:rPr>
        <w:rFonts w:ascii="Arial" w:hAnsi="Arial" w:cs="Arial"/>
      </w:rPr>
      <w:t xml:space="preserve">Pregão </w:t>
    </w:r>
    <w:r w:rsidRPr="007445AC">
      <w:rPr>
        <w:rFonts w:ascii="Arial" w:hAnsi="Arial" w:cs="Arial"/>
      </w:rPr>
      <w:t>Eletrônico 399/2022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613" w:rsidRDefault="003536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47D2A1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7E1673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5CFA64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B8A56BC"/>
    <w:multiLevelType w:val="multilevel"/>
    <w:tmpl w:val="BD5280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3777913"/>
    <w:multiLevelType w:val="singleLevel"/>
    <w:tmpl w:val="B5AAAE7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9"/>
  </w:num>
  <w:num w:numId="14">
    <w:abstractNumId w:val="3"/>
  </w:num>
  <w:num w:numId="15">
    <w:abstractNumId w:val="7"/>
  </w:num>
  <w:num w:numId="16">
    <w:abstractNumId w:val="10"/>
  </w:num>
  <w:num w:numId="17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4B8"/>
    <w:rsid w:val="0000023B"/>
    <w:rsid w:val="0000150B"/>
    <w:rsid w:val="00004F8F"/>
    <w:rsid w:val="00011ADD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668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949A5"/>
    <w:rsid w:val="00095FA4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4744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60492"/>
    <w:rsid w:val="00162FB0"/>
    <w:rsid w:val="00171FC2"/>
    <w:rsid w:val="00172C6A"/>
    <w:rsid w:val="00172F84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11DB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1ABA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1F777D"/>
    <w:rsid w:val="00200AC0"/>
    <w:rsid w:val="002013AA"/>
    <w:rsid w:val="00202E69"/>
    <w:rsid w:val="00205E27"/>
    <w:rsid w:val="002127E2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544B"/>
    <w:rsid w:val="00257181"/>
    <w:rsid w:val="0025724B"/>
    <w:rsid w:val="00257C8E"/>
    <w:rsid w:val="00260A77"/>
    <w:rsid w:val="00262F6F"/>
    <w:rsid w:val="00270756"/>
    <w:rsid w:val="00271272"/>
    <w:rsid w:val="00272C53"/>
    <w:rsid w:val="00273D79"/>
    <w:rsid w:val="00274E6D"/>
    <w:rsid w:val="00281F5F"/>
    <w:rsid w:val="00283B01"/>
    <w:rsid w:val="00285917"/>
    <w:rsid w:val="002871DA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19E2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613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67F9A"/>
    <w:rsid w:val="00382339"/>
    <w:rsid w:val="00395602"/>
    <w:rsid w:val="003A2D4B"/>
    <w:rsid w:val="003A3233"/>
    <w:rsid w:val="003A3BB4"/>
    <w:rsid w:val="003A570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3731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44D19"/>
    <w:rsid w:val="00450139"/>
    <w:rsid w:val="004517E6"/>
    <w:rsid w:val="004534BB"/>
    <w:rsid w:val="00453B11"/>
    <w:rsid w:val="00454164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87619"/>
    <w:rsid w:val="00491AF2"/>
    <w:rsid w:val="00492AB4"/>
    <w:rsid w:val="004941F7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1F74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5A47"/>
    <w:rsid w:val="00517BD4"/>
    <w:rsid w:val="0052166E"/>
    <w:rsid w:val="00522272"/>
    <w:rsid w:val="00522538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3350"/>
    <w:rsid w:val="00566AA3"/>
    <w:rsid w:val="00567BE0"/>
    <w:rsid w:val="00567BE9"/>
    <w:rsid w:val="00567F5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5D4E"/>
    <w:rsid w:val="00586698"/>
    <w:rsid w:val="005868DE"/>
    <w:rsid w:val="00590F92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0947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33D"/>
    <w:rsid w:val="0071294F"/>
    <w:rsid w:val="00715225"/>
    <w:rsid w:val="0071727B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5AC"/>
    <w:rsid w:val="00744643"/>
    <w:rsid w:val="007522AB"/>
    <w:rsid w:val="007528ED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A2E"/>
    <w:rsid w:val="00785C47"/>
    <w:rsid w:val="00785EB6"/>
    <w:rsid w:val="00794D77"/>
    <w:rsid w:val="0079590B"/>
    <w:rsid w:val="007971A7"/>
    <w:rsid w:val="00797F0A"/>
    <w:rsid w:val="007A27D8"/>
    <w:rsid w:val="007A2D07"/>
    <w:rsid w:val="007A7C8F"/>
    <w:rsid w:val="007B08D6"/>
    <w:rsid w:val="007B0C3E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B02"/>
    <w:rsid w:val="007D4F57"/>
    <w:rsid w:val="007D60B7"/>
    <w:rsid w:val="007E09C1"/>
    <w:rsid w:val="007E4851"/>
    <w:rsid w:val="007E6EC0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5A2F"/>
    <w:rsid w:val="0084693F"/>
    <w:rsid w:val="0085407C"/>
    <w:rsid w:val="008542F9"/>
    <w:rsid w:val="00854992"/>
    <w:rsid w:val="00857AC3"/>
    <w:rsid w:val="0086175F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6230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48AA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4BC4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352B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570B"/>
    <w:rsid w:val="009E0468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12A3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29F6"/>
    <w:rsid w:val="00AF306D"/>
    <w:rsid w:val="00B005C1"/>
    <w:rsid w:val="00B020A3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2957"/>
    <w:rsid w:val="00B250AF"/>
    <w:rsid w:val="00B25242"/>
    <w:rsid w:val="00B27771"/>
    <w:rsid w:val="00B30C62"/>
    <w:rsid w:val="00B325E7"/>
    <w:rsid w:val="00B33EB0"/>
    <w:rsid w:val="00B36822"/>
    <w:rsid w:val="00B43EE0"/>
    <w:rsid w:val="00B459B4"/>
    <w:rsid w:val="00B53B64"/>
    <w:rsid w:val="00B556B2"/>
    <w:rsid w:val="00B56984"/>
    <w:rsid w:val="00B57966"/>
    <w:rsid w:val="00B57F7A"/>
    <w:rsid w:val="00B60CD3"/>
    <w:rsid w:val="00B61974"/>
    <w:rsid w:val="00B65F26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7FA"/>
    <w:rsid w:val="00C16CEE"/>
    <w:rsid w:val="00C246E9"/>
    <w:rsid w:val="00C24C9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94D90"/>
    <w:rsid w:val="00C9655C"/>
    <w:rsid w:val="00CA0717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7AD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2688D"/>
    <w:rsid w:val="00D325B0"/>
    <w:rsid w:val="00D32AFE"/>
    <w:rsid w:val="00D34414"/>
    <w:rsid w:val="00D406FA"/>
    <w:rsid w:val="00D40BF4"/>
    <w:rsid w:val="00D40C7C"/>
    <w:rsid w:val="00D4140E"/>
    <w:rsid w:val="00D41796"/>
    <w:rsid w:val="00D41C6B"/>
    <w:rsid w:val="00D42D14"/>
    <w:rsid w:val="00D42F58"/>
    <w:rsid w:val="00D46C38"/>
    <w:rsid w:val="00D46E69"/>
    <w:rsid w:val="00D50B72"/>
    <w:rsid w:val="00D5187E"/>
    <w:rsid w:val="00D52EFA"/>
    <w:rsid w:val="00D5438D"/>
    <w:rsid w:val="00D55B78"/>
    <w:rsid w:val="00D56088"/>
    <w:rsid w:val="00D57331"/>
    <w:rsid w:val="00D60896"/>
    <w:rsid w:val="00D60F58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78C9"/>
    <w:rsid w:val="00DA3C30"/>
    <w:rsid w:val="00DA41B2"/>
    <w:rsid w:val="00DA6719"/>
    <w:rsid w:val="00DA77F2"/>
    <w:rsid w:val="00DB05FC"/>
    <w:rsid w:val="00DB14D7"/>
    <w:rsid w:val="00DB1751"/>
    <w:rsid w:val="00DB1E26"/>
    <w:rsid w:val="00DB44B1"/>
    <w:rsid w:val="00DB4588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4896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3277"/>
    <w:rsid w:val="00E54D27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3208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2341"/>
    <w:rsid w:val="00ED349D"/>
    <w:rsid w:val="00ED51DA"/>
    <w:rsid w:val="00ED60E7"/>
    <w:rsid w:val="00ED67AC"/>
    <w:rsid w:val="00EE1923"/>
    <w:rsid w:val="00EE28E2"/>
    <w:rsid w:val="00EE30CA"/>
    <w:rsid w:val="00EE3B34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5689"/>
    <w:rsid w:val="00F06B53"/>
    <w:rsid w:val="00F07CD0"/>
    <w:rsid w:val="00F10DEE"/>
    <w:rsid w:val="00F116F3"/>
    <w:rsid w:val="00F21003"/>
    <w:rsid w:val="00F25709"/>
    <w:rsid w:val="00F347FE"/>
    <w:rsid w:val="00F35D31"/>
    <w:rsid w:val="00F36AA2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B7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10E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3485"/>
    <w:rsid w:val="00FD48A2"/>
    <w:rsid w:val="00FD5DD6"/>
    <w:rsid w:val="00FD6E24"/>
    <w:rsid w:val="00FE1BC4"/>
    <w:rsid w:val="00FE29F7"/>
    <w:rsid w:val="00FE3070"/>
    <w:rsid w:val="00FE39AF"/>
    <w:rsid w:val="00FE68D6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74B8"/>
    <w:pPr>
      <w:numPr>
        <w:numId w:val="10"/>
      </w:numPr>
      <w:outlineLvl w:val="0"/>
    </w:pPr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74B8"/>
    <w:pPr>
      <w:numPr>
        <w:ilvl w:val="1"/>
        <w:numId w:val="10"/>
      </w:numPr>
      <w:outlineLvl w:val="1"/>
    </w:pPr>
    <w:rPr>
      <w:rFonts w:ascii="Arial" w:hAnsi="Arial"/>
      <w:sz w:val="20"/>
    </w:rPr>
  </w:style>
  <w:style w:type="paragraph" w:styleId="Heading3">
    <w:name w:val="heading 3"/>
    <w:basedOn w:val="nivel3"/>
    <w:next w:val="Normal"/>
    <w:link w:val="Heading3Char"/>
    <w:uiPriority w:val="99"/>
    <w:qFormat/>
    <w:rsid w:val="00650708"/>
    <w:pPr>
      <w:outlineLvl w:val="2"/>
    </w:pPr>
    <w:rPr>
      <w:rFonts w:cs="Arial"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674B8"/>
    <w:pPr>
      <w:keepNext/>
      <w:numPr>
        <w:ilvl w:val="3"/>
        <w:numId w:val="10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674B8"/>
    <w:pPr>
      <w:numPr>
        <w:ilvl w:val="4"/>
        <w:numId w:val="10"/>
      </w:numPr>
      <w:outlineLvl w:val="4"/>
    </w:pPr>
    <w:rPr>
      <w:rFonts w:ascii="Arial" w:hAnsi="Arial"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674B8"/>
    <w:pPr>
      <w:numPr>
        <w:ilvl w:val="5"/>
        <w:numId w:val="10"/>
      </w:numPr>
      <w:outlineLvl w:val="5"/>
    </w:pPr>
    <w:rPr>
      <w:rFonts w:ascii="Arial" w:hAnsi="Arial"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74B8"/>
    <w:pPr>
      <w:keepNext/>
      <w:numPr>
        <w:ilvl w:val="6"/>
        <w:numId w:val="10"/>
      </w:numPr>
      <w:ind w:right="-30"/>
      <w:jc w:val="both"/>
      <w:outlineLvl w:val="6"/>
    </w:pPr>
    <w:rPr>
      <w:b/>
      <w:sz w:val="2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674B8"/>
    <w:pPr>
      <w:keepNext/>
      <w:numPr>
        <w:ilvl w:val="7"/>
        <w:numId w:val="10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74B8"/>
    <w:pPr>
      <w:keepNext/>
      <w:numPr>
        <w:ilvl w:val="8"/>
        <w:numId w:val="10"/>
      </w:numPr>
      <w:jc w:val="both"/>
      <w:outlineLvl w:val="8"/>
    </w:pPr>
    <w:rPr>
      <w:b/>
      <w:sz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25242"/>
    <w:rPr>
      <w:rFonts w:ascii="Arial" w:eastAsia="Arial Unicode MS" w:hAnsi="Arial"/>
      <w:sz w:val="18"/>
      <w:lang w:val="pt-BR" w:eastAsia="pt-B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25242"/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25242"/>
    <w:rPr>
      <w:rFonts w:ascii="Arial" w:hAnsi="Arial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25242"/>
    <w:rPr>
      <w:b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25242"/>
    <w:rPr>
      <w:b/>
      <w:sz w:val="20"/>
      <w:szCs w:val="2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25242"/>
    <w:rPr>
      <w:b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D674B8"/>
    <w:pPr>
      <w:tabs>
        <w:tab w:val="center" w:pos="4419"/>
        <w:tab w:val="right" w:pos="88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242"/>
    <w:rPr>
      <w:sz w:val="20"/>
    </w:rPr>
  </w:style>
  <w:style w:type="paragraph" w:styleId="Footer">
    <w:name w:val="footer"/>
    <w:basedOn w:val="Normal"/>
    <w:link w:val="FooterChar"/>
    <w:uiPriority w:val="99"/>
    <w:rsid w:val="00D674B8"/>
    <w:pPr>
      <w:tabs>
        <w:tab w:val="center" w:pos="4419"/>
        <w:tab w:val="right" w:pos="88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242"/>
    <w:rPr>
      <w:sz w:val="20"/>
    </w:rPr>
  </w:style>
  <w:style w:type="paragraph" w:styleId="BodyTextIndent3">
    <w:name w:val="Body Text Indent 3"/>
    <w:basedOn w:val="Normal"/>
    <w:link w:val="BodyTextIndent3Char"/>
    <w:uiPriority w:val="99"/>
    <w:rsid w:val="00D674B8"/>
    <w:pPr>
      <w:ind w:left="1134" w:hanging="1134"/>
      <w:jc w:val="both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25242"/>
    <w:rPr>
      <w:sz w:val="16"/>
    </w:rPr>
  </w:style>
  <w:style w:type="character" w:styleId="PageNumber">
    <w:name w:val="page number"/>
    <w:basedOn w:val="DefaultParagraphFont"/>
    <w:uiPriority w:val="99"/>
    <w:rsid w:val="00D674B8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D674B8"/>
    <w:pPr>
      <w:tabs>
        <w:tab w:val="left" w:pos="0"/>
      </w:tabs>
      <w:ind w:right="-30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25242"/>
    <w:rPr>
      <w:sz w:val="20"/>
    </w:rPr>
  </w:style>
  <w:style w:type="character" w:styleId="Hyperlink">
    <w:name w:val="Hyperlink"/>
    <w:basedOn w:val="DefaultParagraphFont"/>
    <w:uiPriority w:val="99"/>
    <w:rsid w:val="00D674B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674B8"/>
    <w:pPr>
      <w:spacing w:line="230" w:lineRule="exact"/>
      <w:jc w:val="both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25242"/>
    <w:rPr>
      <w:sz w:val="20"/>
    </w:rPr>
  </w:style>
  <w:style w:type="paragraph" w:styleId="BlockText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BodyTextIndent2">
    <w:name w:val="Body Text Indent 2"/>
    <w:basedOn w:val="Normal"/>
    <w:link w:val="BodyTextIndent2Char"/>
    <w:uiPriority w:val="99"/>
    <w:rsid w:val="00D674B8"/>
    <w:pPr>
      <w:tabs>
        <w:tab w:val="left" w:pos="360"/>
      </w:tabs>
      <w:ind w:left="992" w:hanging="989"/>
      <w:jc w:val="both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25242"/>
    <w:rPr>
      <w:sz w:val="20"/>
    </w:rPr>
  </w:style>
  <w:style w:type="paragraph" w:styleId="BodyText3">
    <w:name w:val="Body Text 3"/>
    <w:basedOn w:val="Normal"/>
    <w:link w:val="BodyText3Char"/>
    <w:uiPriority w:val="99"/>
    <w:rsid w:val="00D674B8"/>
    <w:pPr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25242"/>
    <w:rPr>
      <w:sz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BodyText2">
    <w:name w:val="Body Text 2"/>
    <w:basedOn w:val="Normal"/>
    <w:link w:val="BodyText2Char"/>
    <w:uiPriority w:val="99"/>
    <w:rsid w:val="00D674B8"/>
    <w:pPr>
      <w:jc w:val="both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25242"/>
    <w:rPr>
      <w:sz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A0F27"/>
    <w:rPr>
      <w:rFonts w:ascii="Arial" w:hAnsi="Arial"/>
      <w:b/>
    </w:rPr>
  </w:style>
  <w:style w:type="character" w:styleId="FollowedHyperlink">
    <w:name w:val="FollowedHyperlink"/>
    <w:basedOn w:val="DefaultParagraphFont"/>
    <w:uiPriority w:val="99"/>
    <w:rsid w:val="00D674B8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Strong">
    <w:name w:val="Strong"/>
    <w:basedOn w:val="DefaultParagraphFont"/>
    <w:uiPriority w:val="99"/>
    <w:qFormat/>
    <w:rsid w:val="00A82FFB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EA10A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5242"/>
    <w:rPr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DocumentMap">
    <w:name w:val="Document Map"/>
    <w:basedOn w:val="Normal"/>
    <w:link w:val="DocumentMapChar"/>
    <w:uiPriority w:val="99"/>
    <w:semiHidden/>
    <w:rsid w:val="004300AB"/>
    <w:pPr>
      <w:shd w:val="clear" w:color="auto" w:fill="000080"/>
    </w:pPr>
    <w:rPr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25242"/>
    <w:rPr>
      <w:sz w:val="2"/>
    </w:rPr>
  </w:style>
  <w:style w:type="paragraph" w:styleId="CommentText">
    <w:name w:val="annotation text"/>
    <w:basedOn w:val="Normal"/>
    <w:link w:val="CommentTextChar"/>
    <w:uiPriority w:val="99"/>
    <w:semiHidden/>
    <w:rsid w:val="0075463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25242"/>
    <w:rPr>
      <w:sz w:val="20"/>
    </w:rPr>
  </w:style>
  <w:style w:type="paragraph" w:styleId="ListBullet4">
    <w:name w:val="List Bullet 4"/>
    <w:basedOn w:val="Normal"/>
    <w:autoRedefine/>
    <w:uiPriority w:val="99"/>
    <w:rsid w:val="007C0497"/>
    <w:rPr>
      <w:sz w:val="25"/>
    </w:rPr>
  </w:style>
  <w:style w:type="paragraph" w:styleId="ListBullet3">
    <w:name w:val="List Bullet 3"/>
    <w:basedOn w:val="Normal"/>
    <w:autoRedefine/>
    <w:uiPriority w:val="99"/>
    <w:rsid w:val="007C0497"/>
    <w:pPr>
      <w:numPr>
        <w:numId w:val="12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ListBullet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11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Footer"/>
    <w:uiPriority w:val="99"/>
    <w:rsid w:val="007C0497"/>
    <w:pPr>
      <w:numPr>
        <w:numId w:val="13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14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15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/>
      <w:sz w:val="18"/>
      <w:lang w:val="pt-BR" w:eastAsia="pt-BR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ListParagraph">
    <w:name w:val="List Paragraph"/>
    <w:basedOn w:val="Normal"/>
    <w:uiPriority w:val="99"/>
    <w:qFormat/>
    <w:rsid w:val="006700A8"/>
    <w:pPr>
      <w:ind w:left="708"/>
    </w:pPr>
  </w:style>
  <w:style w:type="paragraph" w:styleId="TableofFigur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leGrid">
    <w:name w:val="Table Grid"/>
    <w:basedOn w:val="TableNormal"/>
    <w:uiPriority w:val="99"/>
    <w:rsid w:val="00DC2B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</w:style>
  <w:style w:type="paragraph" w:customStyle="1" w:styleId="nivel1">
    <w:name w:val="nivel 1"/>
    <w:basedOn w:val="Title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16"/>
      </w:numPr>
      <w:tabs>
        <w:tab w:val="left" w:pos="1134"/>
      </w:tabs>
      <w:spacing w:after="240"/>
      <w:jc w:val="both"/>
    </w:pPr>
    <w:rPr>
      <w:rFonts w:ascii="Arial" w:hAnsi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1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16"/>
      </w:numPr>
      <w:tabs>
        <w:tab w:val="left" w:pos="1134"/>
      </w:tabs>
      <w:spacing w:after="240"/>
      <w:ind w:left="1134" w:hanging="1134"/>
      <w:jc w:val="both"/>
    </w:pPr>
    <w:rPr>
      <w:rFonts w:ascii="Arial" w:hAnsi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17"/>
      </w:numPr>
      <w:ind w:left="1418" w:hanging="284"/>
      <w:jc w:val="both"/>
    </w:pPr>
    <w:rPr>
      <w:rFonts w:ascii="Arial" w:hAnsi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/>
      <w:sz w:val="20"/>
      <w:szCs w:val="20"/>
    </w:rPr>
  </w:style>
  <w:style w:type="paragraph" w:customStyle="1" w:styleId="rodap2">
    <w:name w:val="rodapé 2"/>
    <w:basedOn w:val="Footer"/>
    <w:link w:val="rodap2Char"/>
    <w:uiPriority w:val="99"/>
    <w:rsid w:val="00A80313"/>
    <w:rPr>
      <w:rFonts w:ascii="Arial" w:hAnsi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A80313"/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27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286</Words>
  <Characters>1545</Characters>
  <Application>Microsoft Office Outlook</Application>
  <DocSecurity>0</DocSecurity>
  <Lines>0</Lines>
  <Paragraphs>0</Paragraphs>
  <ScaleCrop>false</ScaleCrop>
  <Company>particular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c087845</cp:lastModifiedBy>
  <cp:revision>31</cp:revision>
  <cp:lastPrinted>2014-10-14T17:50:00Z</cp:lastPrinted>
  <dcterms:created xsi:type="dcterms:W3CDTF">2014-08-07T19:01:00Z</dcterms:created>
  <dcterms:modified xsi:type="dcterms:W3CDTF">2022-11-23T12:37:00Z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c092920@corp.caixa.gov.br</vt:lpwstr>
  </property>
  <property fmtid="{D5CDD505-2E9C-101B-9397-08002B2CF9AE}" pid="5" name="MSIP_Label_fde7aacd-7cc4-4c31-9e6f-7ef306428f09_SetDate">
    <vt:lpwstr>2020-04-27T22:44:16.7881588Z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fa04840f-2f2f-4894-a063-3438e3b34975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</Properties>
</file>